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0A" w:rsidRDefault="00C6170A" w:rsidP="00C6170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p w:rsidR="00C6170A" w:rsidRDefault="00C6170A" w:rsidP="00C6170A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студентів 1курсу другого (магістерського) РВО</w:t>
      </w:r>
    </w:p>
    <w:p w:rsidR="00C6170A" w:rsidRDefault="00C6170A" w:rsidP="00C617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факультету систем </w:t>
      </w:r>
      <w:r>
        <w:rPr>
          <w:sz w:val="28"/>
          <w:szCs w:val="28"/>
        </w:rPr>
        <w:t xml:space="preserve">і засобів масової комунікації </w:t>
      </w:r>
    </w:p>
    <w:p w:rsidR="00C6170A" w:rsidRDefault="00C6170A" w:rsidP="00C6170A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з визначеним рейтингом успішності на підставі конкурсного балу</w:t>
      </w:r>
    </w:p>
    <w:p w:rsidR="00C6170A" w:rsidRDefault="00C6170A" w:rsidP="00C6170A">
      <w:pPr>
        <w:jc w:val="center"/>
        <w:rPr>
          <w:sz w:val="28"/>
          <w:szCs w:val="28"/>
          <w:lang w:val="ru-RU"/>
        </w:rPr>
      </w:pPr>
    </w:p>
    <w:p w:rsidR="00C6170A" w:rsidRDefault="00C6170A" w:rsidP="00C6170A">
      <w:pPr>
        <w:rPr>
          <w:b/>
          <w:sz w:val="28"/>
          <w:szCs w:val="28"/>
        </w:rPr>
      </w:pPr>
    </w:p>
    <w:p w:rsidR="00C6170A" w:rsidRDefault="00C6170A" w:rsidP="00C6170A">
      <w:pPr>
        <w:rPr>
          <w:sz w:val="28"/>
          <w:szCs w:val="28"/>
        </w:rPr>
      </w:pPr>
      <w:r>
        <w:rPr>
          <w:b/>
          <w:sz w:val="28"/>
          <w:szCs w:val="28"/>
        </w:rPr>
        <w:t>Спеціальність 061 Журналістика</w:t>
      </w:r>
      <w:r>
        <w:rPr>
          <w:sz w:val="28"/>
          <w:szCs w:val="28"/>
        </w:rPr>
        <w:t xml:space="preserve"> </w:t>
      </w:r>
    </w:p>
    <w:p w:rsidR="00C6170A" w:rsidRDefault="00C6170A" w:rsidP="00C6170A">
      <w:pPr>
        <w:rPr>
          <w:sz w:val="28"/>
          <w:szCs w:val="28"/>
          <w:lang w:val="en-US"/>
        </w:rPr>
      </w:pPr>
      <w:r>
        <w:rPr>
          <w:b/>
          <w:sz w:val="28"/>
          <w:szCs w:val="28"/>
        </w:rPr>
        <w:t>ОП Медіакомунікації</w:t>
      </w:r>
      <w:r>
        <w:rPr>
          <w:sz w:val="28"/>
          <w:szCs w:val="28"/>
        </w:rPr>
        <w:t xml:space="preserve">,  </w:t>
      </w:r>
      <w:r>
        <w:rPr>
          <w:b/>
          <w:sz w:val="28"/>
          <w:szCs w:val="28"/>
        </w:rPr>
        <w:t>Реклама та зв’язки з громадськістю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>1(м) курс</w:t>
      </w:r>
      <w:r>
        <w:rPr>
          <w:sz w:val="28"/>
          <w:szCs w:val="28"/>
          <w:lang w:val="en-US"/>
        </w:rPr>
        <w:t xml:space="preserve">   </w:t>
      </w:r>
    </w:p>
    <w:tbl>
      <w:tblPr>
        <w:tblpPr w:leftFromText="180" w:rightFromText="180" w:vertAnchor="text" w:horzAnchor="margin" w:tblpX="-453" w:tblpY="111"/>
        <w:tblOverlap w:val="never"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313"/>
        <w:gridCol w:w="1701"/>
        <w:gridCol w:w="1418"/>
      </w:tblGrid>
      <w:tr w:rsidR="00C6170A" w:rsidRPr="00A14082" w:rsidTr="00C6170A">
        <w:trPr>
          <w:trHeight w:val="8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ind w:right="64"/>
              <w:jc w:val="center"/>
              <w:rPr>
                <w:sz w:val="28"/>
                <w:szCs w:val="28"/>
              </w:rPr>
            </w:pPr>
            <w:bookmarkStart w:id="0" w:name="_GoBack"/>
            <w:r w:rsidRPr="00A14082">
              <w:rPr>
                <w:sz w:val="28"/>
                <w:szCs w:val="28"/>
              </w:rPr>
              <w:t>№ з/п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Прізвище, ім’я по-батькові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Академічна група 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Конкурсний бал</w:t>
            </w:r>
          </w:p>
        </w:tc>
      </w:tr>
      <w:tr w:rsidR="00C6170A" w:rsidRPr="00A14082" w:rsidTr="00C6170A">
        <w:trPr>
          <w:trHeight w:val="2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0A" w:rsidRPr="00A14082" w:rsidRDefault="00C6170A" w:rsidP="00C6170A">
            <w:pPr>
              <w:ind w:left="-709"/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 xml:space="preserve">        1.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0A" w:rsidRPr="00A14082" w:rsidRDefault="00C6170A" w:rsidP="00C6170A">
            <w:pPr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Ковтун Єлизавета Сергіївна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bCs/>
                <w:sz w:val="28"/>
                <w:szCs w:val="28"/>
              </w:rPr>
              <w:t>ЗМ-23м-1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181,600</w:t>
            </w:r>
          </w:p>
        </w:tc>
      </w:tr>
      <w:tr w:rsidR="00C6170A" w:rsidRPr="00A14082" w:rsidTr="00C6170A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0A" w:rsidRPr="00A14082" w:rsidRDefault="00C6170A" w:rsidP="00C6170A">
            <w:pPr>
              <w:ind w:left="-709"/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 xml:space="preserve">        2.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0A" w:rsidRPr="00A14082" w:rsidRDefault="00C6170A" w:rsidP="00C6170A">
            <w:pPr>
              <w:rPr>
                <w:sz w:val="28"/>
                <w:szCs w:val="28"/>
              </w:rPr>
            </w:pPr>
            <w:proofErr w:type="spellStart"/>
            <w:r w:rsidRPr="00A14082">
              <w:rPr>
                <w:sz w:val="28"/>
                <w:szCs w:val="28"/>
              </w:rPr>
              <w:t>Хандрига</w:t>
            </w:r>
            <w:proofErr w:type="spellEnd"/>
            <w:r w:rsidRPr="00A14082">
              <w:rPr>
                <w:sz w:val="28"/>
                <w:szCs w:val="28"/>
              </w:rPr>
              <w:t xml:space="preserve"> Ліліана Сергіївна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bCs/>
                <w:sz w:val="28"/>
                <w:szCs w:val="28"/>
              </w:rPr>
            </w:pPr>
            <w:r w:rsidRPr="00A14082">
              <w:rPr>
                <w:bCs/>
                <w:sz w:val="28"/>
                <w:szCs w:val="28"/>
              </w:rPr>
              <w:t>ЗМ-23м-1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181,400</w:t>
            </w:r>
          </w:p>
        </w:tc>
      </w:tr>
      <w:tr w:rsidR="00C6170A" w:rsidRPr="00A14082" w:rsidTr="00C6170A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0A" w:rsidRPr="00A14082" w:rsidRDefault="00C6170A" w:rsidP="00C6170A">
            <w:pPr>
              <w:ind w:left="-709"/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 xml:space="preserve">        3.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0A" w:rsidRPr="00A14082" w:rsidRDefault="00C6170A" w:rsidP="00C6170A">
            <w:pPr>
              <w:rPr>
                <w:sz w:val="28"/>
                <w:szCs w:val="28"/>
              </w:rPr>
            </w:pPr>
            <w:proofErr w:type="spellStart"/>
            <w:r w:rsidRPr="00A14082">
              <w:rPr>
                <w:sz w:val="28"/>
                <w:szCs w:val="28"/>
              </w:rPr>
              <w:t>Савостенкевич</w:t>
            </w:r>
            <w:proofErr w:type="spellEnd"/>
            <w:r w:rsidRPr="00A14082">
              <w:rPr>
                <w:sz w:val="28"/>
                <w:szCs w:val="28"/>
              </w:rPr>
              <w:t xml:space="preserve"> Олександр Миколайович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bCs/>
                <w:sz w:val="28"/>
                <w:szCs w:val="28"/>
              </w:rPr>
              <w:t>ЗМ-23м-1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179,200</w:t>
            </w:r>
          </w:p>
        </w:tc>
      </w:tr>
      <w:tr w:rsidR="00C6170A" w:rsidRPr="00A14082" w:rsidTr="00C6170A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0A" w:rsidRPr="00A14082" w:rsidRDefault="00C6170A" w:rsidP="00C6170A">
            <w:pPr>
              <w:ind w:left="-709"/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 xml:space="preserve">        4.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0A" w:rsidRPr="00A14082" w:rsidRDefault="00C6170A" w:rsidP="00C6170A">
            <w:pPr>
              <w:rPr>
                <w:sz w:val="28"/>
                <w:szCs w:val="28"/>
              </w:rPr>
            </w:pPr>
            <w:proofErr w:type="spellStart"/>
            <w:r w:rsidRPr="00A14082">
              <w:rPr>
                <w:sz w:val="28"/>
                <w:szCs w:val="28"/>
              </w:rPr>
              <w:t>Чупрій</w:t>
            </w:r>
            <w:proofErr w:type="spellEnd"/>
            <w:r w:rsidRPr="00A14082">
              <w:rPr>
                <w:sz w:val="28"/>
                <w:szCs w:val="28"/>
              </w:rPr>
              <w:t xml:space="preserve"> Катерина Віталіївна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bCs/>
                <w:sz w:val="28"/>
                <w:szCs w:val="28"/>
              </w:rPr>
              <w:t>ЗМ-23м-1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179,000</w:t>
            </w:r>
          </w:p>
        </w:tc>
      </w:tr>
      <w:tr w:rsidR="00C6170A" w:rsidRPr="00A14082" w:rsidTr="00C6170A">
        <w:trPr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0A" w:rsidRPr="00A14082" w:rsidRDefault="00C6170A" w:rsidP="00C6170A">
            <w:pPr>
              <w:ind w:left="-709"/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 xml:space="preserve">        5.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70A" w:rsidRPr="00A14082" w:rsidRDefault="00C6170A" w:rsidP="00C6170A">
            <w:pPr>
              <w:rPr>
                <w:sz w:val="28"/>
                <w:szCs w:val="28"/>
              </w:rPr>
            </w:pPr>
            <w:proofErr w:type="spellStart"/>
            <w:r w:rsidRPr="00A14082">
              <w:rPr>
                <w:sz w:val="28"/>
                <w:szCs w:val="28"/>
              </w:rPr>
              <w:t>Фандій</w:t>
            </w:r>
            <w:proofErr w:type="spellEnd"/>
            <w:r w:rsidRPr="00A14082">
              <w:rPr>
                <w:sz w:val="28"/>
                <w:szCs w:val="28"/>
              </w:rPr>
              <w:t xml:space="preserve"> Максим Сергійович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bCs/>
                <w:sz w:val="28"/>
                <w:szCs w:val="28"/>
              </w:rPr>
            </w:pPr>
            <w:r w:rsidRPr="00A14082">
              <w:rPr>
                <w:bCs/>
                <w:sz w:val="28"/>
                <w:szCs w:val="28"/>
              </w:rPr>
              <w:t>ЗР-23м-1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70A" w:rsidRPr="00A14082" w:rsidRDefault="00C6170A" w:rsidP="00C6170A">
            <w:pPr>
              <w:jc w:val="center"/>
              <w:rPr>
                <w:sz w:val="28"/>
                <w:szCs w:val="28"/>
              </w:rPr>
            </w:pPr>
            <w:r w:rsidRPr="00A14082">
              <w:rPr>
                <w:sz w:val="28"/>
                <w:szCs w:val="28"/>
              </w:rPr>
              <w:t>175,400</w:t>
            </w:r>
          </w:p>
        </w:tc>
      </w:tr>
      <w:bookmarkEnd w:id="0"/>
    </w:tbl>
    <w:p w:rsidR="00ED3415" w:rsidRDefault="00ED3415"/>
    <w:sectPr w:rsidR="00ED3415" w:rsidSect="003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54F93"/>
    <w:rsid w:val="003759A8"/>
    <w:rsid w:val="003C4B12"/>
    <w:rsid w:val="0053756A"/>
    <w:rsid w:val="005F0DE5"/>
    <w:rsid w:val="006E2BBF"/>
    <w:rsid w:val="00721007"/>
    <w:rsid w:val="008057E6"/>
    <w:rsid w:val="0096467A"/>
    <w:rsid w:val="00991B04"/>
    <w:rsid w:val="00A14082"/>
    <w:rsid w:val="00B435D4"/>
    <w:rsid w:val="00B65414"/>
    <w:rsid w:val="00B963D2"/>
    <w:rsid w:val="00BD3BEA"/>
    <w:rsid w:val="00C6170A"/>
    <w:rsid w:val="00CD7F92"/>
    <w:rsid w:val="00ED3415"/>
    <w:rsid w:val="00F70655"/>
    <w:rsid w:val="00FD0238"/>
    <w:rsid w:val="00FE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B04542-4C30-4893-81DB-D6EB65B7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86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2019-07-09T08:17:00Z</dcterms:created>
  <dcterms:modified xsi:type="dcterms:W3CDTF">2023-10-16T07:07:00Z</dcterms:modified>
</cp:coreProperties>
</file>